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A4380" w14:textId="58D377E8" w:rsidR="008252B0" w:rsidRPr="006A6633" w:rsidRDefault="0031554F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0B3260">
        <w:rPr>
          <w:rFonts w:ascii="Arial" w:hAnsi="Arial" w:cs="Arial"/>
          <w:b/>
          <w:color w:val="auto"/>
          <w:sz w:val="28"/>
          <w:szCs w:val="22"/>
        </w:rPr>
        <w:t>1</w:t>
      </w:r>
      <w:r w:rsidR="005125FB">
        <w:rPr>
          <w:rFonts w:ascii="Arial" w:hAnsi="Arial" w:cs="Arial"/>
          <w:b/>
          <w:color w:val="auto"/>
          <w:sz w:val="28"/>
          <w:szCs w:val="22"/>
        </w:rPr>
        <w:t>1</w:t>
      </w:r>
      <w:r w:rsidR="00C968E8" w:rsidRPr="006A6633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– </w:t>
      </w:r>
      <w:r w:rsidR="00E972E1">
        <w:rPr>
          <w:rFonts w:ascii="Arial" w:hAnsi="Arial" w:cs="Arial"/>
          <w:b/>
          <w:color w:val="auto"/>
          <w:sz w:val="28"/>
          <w:szCs w:val="22"/>
        </w:rPr>
        <w:t xml:space="preserve">Eigenerklärung </w:t>
      </w:r>
      <w:r w:rsidR="005125FB">
        <w:rPr>
          <w:rFonts w:ascii="Arial" w:hAnsi="Arial" w:cs="Arial"/>
          <w:b/>
          <w:color w:val="auto"/>
          <w:sz w:val="28"/>
          <w:szCs w:val="22"/>
        </w:rPr>
        <w:t>Berufs- und Bildungsqualifikation</w:t>
      </w:r>
    </w:p>
    <w:p w14:paraId="544C8301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164AA0CC" w14:textId="77777777" w:rsidR="00873517" w:rsidRPr="006A6633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Dieses Formblatt ist von dem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 /</w:t>
      </w:r>
      <w:r w:rsidRPr="006A6633">
        <w:rPr>
          <w:rFonts w:ascii="Arial" w:hAnsi="Arial" w:cs="Arial"/>
          <w:b/>
        </w:rPr>
        <w:t xml:space="preserve"> jedem </w:t>
      </w:r>
      <w:r w:rsidRPr="006A6633">
        <w:rPr>
          <w:rFonts w:ascii="Arial" w:hAnsi="Arial" w:cs="Arial"/>
        </w:rPr>
        <w:t xml:space="preserve">Mitglied der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gemeinschaft sowie von </w:t>
      </w:r>
      <w:r w:rsidRPr="006A6633">
        <w:rPr>
          <w:rFonts w:ascii="Arial" w:hAnsi="Arial" w:cs="Arial"/>
          <w:b/>
        </w:rPr>
        <w:t>jedem</w:t>
      </w:r>
      <w:r w:rsidRPr="006A6633">
        <w:rPr>
          <w:rFonts w:ascii="Arial" w:hAnsi="Arial" w:cs="Arial"/>
        </w:rPr>
        <w:t xml:space="preserve"> </w:t>
      </w:r>
      <w:r w:rsidR="00411A12" w:rsidRPr="006A6633">
        <w:rPr>
          <w:rFonts w:ascii="Arial" w:hAnsi="Arial" w:cs="Arial"/>
        </w:rPr>
        <w:t xml:space="preserve">eignungsverleihenden Unterauftragnehmer und </w:t>
      </w:r>
      <w:r w:rsidR="00411A12" w:rsidRPr="006A6633">
        <w:rPr>
          <w:rFonts w:ascii="Arial" w:hAnsi="Arial" w:cs="Arial"/>
          <w:b/>
        </w:rPr>
        <w:t>jedem</w:t>
      </w:r>
      <w:r w:rsidR="00411A12" w:rsidRPr="006A6633">
        <w:rPr>
          <w:rFonts w:ascii="Arial" w:hAnsi="Arial" w:cs="Arial"/>
        </w:rPr>
        <w:t xml:space="preserve"> reinen Unterauftragnehmer </w:t>
      </w:r>
      <w:r w:rsidRPr="006A6633">
        <w:rPr>
          <w:rFonts w:ascii="Arial" w:hAnsi="Arial" w:cs="Arial"/>
        </w:rPr>
        <w:t xml:space="preserve">jeweils auszufüllen. </w:t>
      </w:r>
      <w:r w:rsidR="001C1EC2" w:rsidRPr="006A6633">
        <w:rPr>
          <w:rFonts w:ascii="Arial" w:hAnsi="Arial" w:cs="Arial"/>
        </w:rPr>
        <w:t>In diesem Fall</w:t>
      </w:r>
      <w:r w:rsidRPr="006A6633">
        <w:rPr>
          <w:rFonts w:ascii="Arial" w:hAnsi="Arial" w:cs="Arial"/>
        </w:rPr>
        <w:t xml:space="preserve"> ist dieses Formblatt mehrfach auszu</w:t>
      </w:r>
      <w:r w:rsidR="001C1EC2" w:rsidRPr="006A6633">
        <w:rPr>
          <w:rFonts w:ascii="Arial" w:hAnsi="Arial" w:cs="Arial"/>
        </w:rPr>
        <w:t>füllen</w:t>
      </w:r>
      <w:r w:rsidRPr="006A6633">
        <w:rPr>
          <w:rFonts w:ascii="Arial" w:hAnsi="Arial" w:cs="Arial"/>
        </w:rPr>
        <w:t>.</w:t>
      </w:r>
    </w:p>
    <w:p w14:paraId="48076702" w14:textId="77777777" w:rsidR="0018217A" w:rsidRPr="006A6633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p w14:paraId="5F079AB5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292300643"/>
        <w:placeholder>
          <w:docPart w:val="DefaultPlaceholder_1082065158"/>
        </w:placeholder>
        <w:showingPlcHdr/>
      </w:sdtPr>
      <w:sdtEndPr/>
      <w:sdtContent>
        <w:p w14:paraId="41C6E992" w14:textId="77777777" w:rsidR="00C968E8" w:rsidRPr="006A6633" w:rsidRDefault="00CE2BA0" w:rsidP="0018217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06FB5B63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3ED942B" w14:textId="77777777" w:rsidR="0018217A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________________________________________________</w:t>
      </w:r>
      <w:r w:rsidR="006A6633">
        <w:rPr>
          <w:rFonts w:ascii="Arial" w:hAnsi="Arial" w:cs="Arial"/>
        </w:rPr>
        <w:t>__________________________</w:t>
      </w:r>
    </w:p>
    <w:p w14:paraId="7C5A2017" w14:textId="77777777" w:rsidR="00C968E8" w:rsidRPr="006A6633" w:rsidRDefault="001334BA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Vollständige Name (Firma) und Adresse des </w:t>
      </w:r>
      <w:r w:rsidR="001C1EC2" w:rsidRPr="006A6633">
        <w:rPr>
          <w:rFonts w:ascii="Arial" w:hAnsi="Arial" w:cs="Arial"/>
        </w:rPr>
        <w:t>Unternehmens</w:t>
      </w:r>
    </w:p>
    <w:p w14:paraId="288E16E8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6E118231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(</w:t>
      </w:r>
      <w:r w:rsidRPr="006A6633">
        <w:rPr>
          <w:rFonts w:ascii="Arial" w:hAnsi="Arial" w:cs="Arial"/>
          <w:i/>
        </w:rPr>
        <w:t>Bitte zutreffendes ankreuzen</w:t>
      </w:r>
      <w:r w:rsidRPr="006A6633">
        <w:rPr>
          <w:rFonts w:ascii="Arial" w:hAnsi="Arial" w:cs="Arial"/>
        </w:rPr>
        <w:t>)</w:t>
      </w:r>
    </w:p>
    <w:p w14:paraId="30BC8FAE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4CE0E60B" w14:textId="77777777" w:rsidR="00C95C72" w:rsidRPr="006A6633" w:rsidRDefault="00C95C72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Ich / wir </w:t>
      </w:r>
      <w:r w:rsidR="00F549BE" w:rsidRPr="006A6633">
        <w:rPr>
          <w:rFonts w:ascii="Arial" w:hAnsi="Arial" w:cs="Arial"/>
        </w:rPr>
        <w:t xml:space="preserve">sind Wirtschaftsteilnehmer und </w:t>
      </w:r>
      <w:r w:rsidRPr="006A6633">
        <w:rPr>
          <w:rFonts w:ascii="Arial" w:hAnsi="Arial" w:cs="Arial"/>
        </w:rPr>
        <w:t>beteiligen uns an dem gegenständlichen Vergabeverfahren als</w:t>
      </w:r>
    </w:p>
    <w:p w14:paraId="6AE61A0C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18822756" w14:textId="77777777" w:rsidR="00C95C72" w:rsidRPr="006A6633" w:rsidRDefault="003433DC" w:rsidP="0018217A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93651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B</w:t>
      </w:r>
      <w:r w:rsidR="00694CDC" w:rsidRPr="006A6633">
        <w:rPr>
          <w:rFonts w:ascii="Arial" w:hAnsi="Arial" w:cs="Arial"/>
        </w:rPr>
        <w:t>ieter</w:t>
      </w:r>
    </w:p>
    <w:p w14:paraId="542BD426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3076A1B4" w14:textId="77777777" w:rsidR="00C95C72" w:rsidRPr="006A6633" w:rsidRDefault="003433DC" w:rsidP="0018217A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0441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Mitglied einer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>gemeinschaft</w:t>
      </w:r>
    </w:p>
    <w:p w14:paraId="52263F72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205CD614" w14:textId="77777777" w:rsidR="00C95C72" w:rsidRPr="006A6633" w:rsidRDefault="003433DC" w:rsidP="0018217A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18312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593E09" w:rsidRPr="006A6633">
        <w:rPr>
          <w:rFonts w:ascii="Arial" w:hAnsi="Arial" w:cs="Arial"/>
        </w:rPr>
        <w:t xml:space="preserve">Eignungsverleihender Unterauftragnehmer – sog. </w:t>
      </w:r>
      <w:r w:rsidR="00C95C72" w:rsidRPr="006A6633">
        <w:rPr>
          <w:rFonts w:ascii="Arial" w:hAnsi="Arial" w:cs="Arial"/>
        </w:rPr>
        <w:t>Wirtschaftsteilnehmer, auf dessen Kapazitäten sich der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 xml:space="preserve"> bzw. die </w:t>
      </w:r>
      <w:r w:rsidR="00694CDC" w:rsidRPr="006A6633">
        <w:rPr>
          <w:rFonts w:ascii="Arial" w:hAnsi="Arial" w:cs="Arial"/>
        </w:rPr>
        <w:t>Bieter</w:t>
      </w:r>
      <w:r w:rsidR="00C95C72" w:rsidRPr="006A6633">
        <w:rPr>
          <w:rFonts w:ascii="Arial" w:hAnsi="Arial" w:cs="Arial"/>
        </w:rPr>
        <w:t>gemeinschaft zum Nachweis seiner / ihrer Leistungsfähigkeit beruft (sog. Eignungsleihe)</w:t>
      </w:r>
    </w:p>
    <w:p w14:paraId="248D72B1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6175B755" w14:textId="77777777" w:rsidR="00D849D3" w:rsidRPr="006A6633" w:rsidRDefault="003433DC" w:rsidP="00D849D3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96311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D849D3" w:rsidRPr="006A6633">
        <w:rPr>
          <w:rFonts w:ascii="Arial" w:hAnsi="Arial" w:cs="Arial"/>
        </w:rPr>
        <w:tab/>
        <w:t>Reiner Unterauftragnehmer</w:t>
      </w:r>
    </w:p>
    <w:p w14:paraId="7C071935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4030AF67" w14:textId="77777777" w:rsidR="00E972E1" w:rsidRPr="00E972E1" w:rsidRDefault="00E972E1" w:rsidP="00E972E1">
      <w:pPr>
        <w:spacing w:after="0" w:line="240" w:lineRule="auto"/>
        <w:rPr>
          <w:rFonts w:ascii="Arial" w:hAnsi="Arial" w:cs="Arial"/>
        </w:rPr>
      </w:pPr>
      <w:r w:rsidRPr="00E972E1">
        <w:rPr>
          <w:rFonts w:ascii="Arial" w:hAnsi="Arial" w:cs="Arial"/>
        </w:rPr>
        <w:t>Hiermit erklären wir, dass wir die in der Leistungsbeschreibung geforderten personellen Mindestanforderungen erfüllen.</w:t>
      </w:r>
    </w:p>
    <w:p w14:paraId="26C5D36B" w14:textId="77777777" w:rsidR="00E972E1" w:rsidRPr="00E972E1" w:rsidRDefault="00E972E1" w:rsidP="00E972E1">
      <w:pPr>
        <w:spacing w:after="0" w:line="240" w:lineRule="auto"/>
        <w:rPr>
          <w:rFonts w:ascii="Arial" w:hAnsi="Arial" w:cs="Arial"/>
        </w:rPr>
      </w:pPr>
      <w:r w:rsidRPr="00E972E1">
        <w:rPr>
          <w:rFonts w:ascii="Arial" w:hAnsi="Arial" w:cs="Arial"/>
        </w:rPr>
        <w:t>Wir bestätigen insbesondere, dass</w:t>
      </w:r>
    </w:p>
    <w:p w14:paraId="0E4C70EA" w14:textId="02A90B87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91131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für die gesamte Vertragslaufzeit ausreichend qualifiziertes Personal zur Verfügung steht.</w:t>
      </w:r>
    </w:p>
    <w:p w14:paraId="25946799" w14:textId="015EEB76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6347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die Leistungserbringung durch ein dauerhaft verfügbares Team erfolgt.</w:t>
      </w:r>
    </w:p>
    <w:p w14:paraId="495720F6" w14:textId="33AE8FA8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3890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mindestens fünf Oracle Certified Professionals beschäftigt werden.</w:t>
      </w:r>
    </w:p>
    <w:p w14:paraId="2E98690A" w14:textId="5A19F8AA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700008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mindestens 20 Oracle-Datenbankadministratoren beschäftigt werden.</w:t>
      </w:r>
    </w:p>
    <w:p w14:paraId="28027F26" w14:textId="527B89AE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7397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hiervon mindestens zehn Senior-Datenbankadministratoren sind.</w:t>
      </w:r>
    </w:p>
    <w:p w14:paraId="02D49878" w14:textId="37B50674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33118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die eingesetzten Mitarbeiter über Kenntnisse im Betrieb von Oracle Database Appliance verfügen.</w:t>
      </w:r>
    </w:p>
    <w:p w14:paraId="30E9E7E5" w14:textId="2AD87278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16550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die eingesetzten Mitarbeiter über Kenntnisse im Betrieb von Oracle Real Application Cluster (RAC) verfügen.</w:t>
      </w:r>
    </w:p>
    <w:p w14:paraId="18720DCB" w14:textId="07E97323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1797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die eingesetzten Mitarbeiter über Kenntnisse im Betrieb von Oracle Data Guard verfügen.</w:t>
      </w:r>
    </w:p>
    <w:p w14:paraId="6A87E7CE" w14:textId="5EB96E6E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437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die eingesetzten Mitarbeiter über Kenntnisse etablierter IT-Service-Management-Prozesse (insbesondere ITIL) verfügen.</w:t>
      </w:r>
    </w:p>
    <w:p w14:paraId="7AD4B97A" w14:textId="23EE4214" w:rsidR="00E972E1" w:rsidRPr="00E972E1" w:rsidRDefault="003433DC" w:rsidP="00E972E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11102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2E1">
            <w:rPr>
              <w:rFonts w:ascii="MS Gothic" w:eastAsia="MS Gothic" w:hAnsi="MS Gothic" w:cs="Arial" w:hint="eastAsia"/>
            </w:rPr>
            <w:t>☐</w:t>
          </w:r>
        </w:sdtContent>
      </w:sdt>
      <w:r w:rsidR="00E972E1" w:rsidRPr="00E972E1">
        <w:rPr>
          <w:rFonts w:ascii="Arial" w:hAnsi="Arial" w:cs="Arial"/>
        </w:rPr>
        <w:t xml:space="preserve"> die für die Leistungserbringung eingesetzten Mitarbeiter über deutsche Sprachkenntnisse mindestens auf dem Niveau C1 verfügen.</w:t>
      </w:r>
    </w:p>
    <w:p w14:paraId="2D0234A8" w14:textId="77777777" w:rsidR="000B3260" w:rsidRPr="006A6633" w:rsidRDefault="000B3260" w:rsidP="0018217A">
      <w:pPr>
        <w:spacing w:after="0" w:line="240" w:lineRule="auto"/>
        <w:rPr>
          <w:rFonts w:ascii="Arial" w:hAnsi="Arial" w:cs="Arial"/>
        </w:rPr>
      </w:pPr>
    </w:p>
    <w:p w14:paraId="321A1D27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2EDD261A" w14:textId="77777777" w:rsidR="00C95C72" w:rsidRPr="006A6633" w:rsidRDefault="00C95C72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50B917A" w14:textId="77777777" w:rsidR="001C1EC2" w:rsidRPr="006A6633" w:rsidRDefault="003433DC" w:rsidP="001C1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095083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416013661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</w:p>
    <w:p w14:paraId="57D8F3F3" w14:textId="77777777" w:rsidR="00CE2BA0" w:rsidRDefault="001C1EC2" w:rsidP="006A6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812"/>
        </w:tabs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Pr="006A6633">
        <w:rPr>
          <w:rFonts w:ascii="Arial" w:hAnsi="Arial" w:cs="Arial"/>
        </w:rPr>
        <w:t>________________________</w:t>
      </w:r>
      <w:r w:rsidRPr="006A6633">
        <w:rPr>
          <w:rFonts w:ascii="Arial" w:hAnsi="Arial" w:cs="Arial"/>
        </w:rPr>
        <w:br/>
        <w:t>Ort</w:t>
      </w:r>
      <w:r w:rsidR="00CE2BA0">
        <w:rPr>
          <w:rFonts w:ascii="Arial" w:hAnsi="Arial" w:cs="Arial"/>
        </w:rPr>
        <w:t>, Datum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  <w:t>Name des Verantwortlichen</w:t>
      </w:r>
      <w:r w:rsidRPr="006A6633">
        <w:rPr>
          <w:rFonts w:ascii="Arial" w:hAnsi="Arial" w:cs="Arial"/>
        </w:rPr>
        <w:br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 w:rsidRPr="006A6633">
        <w:rPr>
          <w:rFonts w:ascii="Arial" w:hAnsi="Arial" w:cs="Arial"/>
        </w:rPr>
        <w:t>in Druckbuchstaben</w:t>
      </w:r>
    </w:p>
    <w:p w14:paraId="39138A38" w14:textId="77777777" w:rsidR="00C968E8" w:rsidRPr="006A6633" w:rsidRDefault="00C968E8" w:rsidP="0018217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C968E8" w:rsidRPr="006A6633" w:rsidSect="005131E1">
      <w:headerReference w:type="default" r:id="rId8"/>
      <w:footerReference w:type="default" r:id="rId9"/>
      <w:type w:val="continuous"/>
      <w:pgSz w:w="11906" w:h="16838" w:code="9"/>
      <w:pgMar w:top="1843" w:right="1418" w:bottom="1134" w:left="1418" w:header="709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FC53" w14:textId="77777777" w:rsidR="00991D4D" w:rsidRDefault="00991D4D" w:rsidP="00D265F5">
      <w:pPr>
        <w:spacing w:after="0" w:line="240" w:lineRule="auto"/>
      </w:pPr>
      <w:r>
        <w:separator/>
      </w:r>
    </w:p>
  </w:endnote>
  <w:endnote w:type="continuationSeparator" w:id="0">
    <w:p w14:paraId="2BC9CCB8" w14:textId="77777777" w:rsidR="00991D4D" w:rsidRDefault="00991D4D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9D30" w14:textId="6829A2A1" w:rsidR="00E81E76" w:rsidRPr="005131E1" w:rsidRDefault="005125FB" w:rsidP="005131E1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>PAGE   \* MERGEFORMAT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1</w:t>
    </w:r>
    <w:r w:rsidR="005131E1" w:rsidRPr="00B762C8">
      <w:rPr>
        <w:rFonts w:ascii="CorpoS" w:hAnsi="CorpoS"/>
        <w:szCs w:val="20"/>
      </w:rPr>
      <w:fldChar w:fldCharType="end"/>
    </w:r>
    <w:r w:rsidR="005131E1" w:rsidRPr="00B762C8">
      <w:rPr>
        <w:rFonts w:ascii="CorpoS" w:hAnsi="CorpoS"/>
        <w:szCs w:val="20"/>
      </w:rPr>
      <w:t xml:space="preserve">/ </w:t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 xml:space="preserve"> NUMPAGES   \* MERGEFORMAT 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3</w:t>
    </w:r>
    <w:r w:rsidR="005131E1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F6BE" w14:textId="77777777" w:rsidR="00991D4D" w:rsidRDefault="00991D4D" w:rsidP="00D265F5">
      <w:pPr>
        <w:spacing w:after="0" w:line="240" w:lineRule="auto"/>
      </w:pPr>
      <w:r>
        <w:separator/>
      </w:r>
    </w:p>
  </w:footnote>
  <w:footnote w:type="continuationSeparator" w:id="0">
    <w:p w14:paraId="0977DBC4" w14:textId="77777777" w:rsidR="00991D4D" w:rsidRDefault="00991D4D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0E3F" w14:textId="6CB475FD" w:rsidR="005131E1" w:rsidRPr="007B5BA4" w:rsidRDefault="00822AF2" w:rsidP="005131E1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FD98F85" wp14:editId="3901107A">
          <wp:simplePos x="0" y="0"/>
          <wp:positionH relativeFrom="page">
            <wp:posOffset>-4445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6EA0">
      <w:rPr>
        <w:rFonts w:ascii="Arial" w:hAnsi="Arial" w:cs="Arial"/>
        <w:b/>
        <w:noProof/>
        <w:sz w:val="20"/>
        <w:szCs w:val="20"/>
      </w:rPr>
      <w:t xml:space="preserve">Anlage </w:t>
    </w:r>
    <w:r w:rsidR="000B3260">
      <w:rPr>
        <w:rFonts w:ascii="Arial" w:hAnsi="Arial" w:cs="Arial"/>
        <w:b/>
        <w:noProof/>
        <w:sz w:val="20"/>
        <w:szCs w:val="20"/>
      </w:rPr>
      <w:t>1</w:t>
    </w:r>
    <w:r w:rsidR="005125FB">
      <w:rPr>
        <w:rFonts w:ascii="Arial" w:hAnsi="Arial" w:cs="Arial"/>
        <w:b/>
        <w:noProof/>
        <w:sz w:val="20"/>
        <w:szCs w:val="20"/>
      </w:rPr>
      <w:t>1</w:t>
    </w:r>
    <w:r w:rsidR="005131E1" w:rsidRPr="007B5BA4">
      <w:rPr>
        <w:rFonts w:ascii="Arial" w:hAnsi="Arial" w:cs="Arial"/>
        <w:b/>
        <w:noProof/>
        <w:sz w:val="20"/>
        <w:szCs w:val="20"/>
      </w:rPr>
      <w:t xml:space="preserve"> – </w:t>
    </w:r>
    <w:r w:rsidR="005125FB">
      <w:rPr>
        <w:rFonts w:ascii="Arial" w:hAnsi="Arial" w:cs="Arial"/>
        <w:b/>
        <w:noProof/>
        <w:sz w:val="20"/>
        <w:szCs w:val="20"/>
      </w:rPr>
      <w:t>Berufs- und Bildungsqualifikation</w:t>
    </w:r>
  </w:p>
  <w:p w14:paraId="0C30460E" w14:textId="4DD53061" w:rsidR="002F0E84" w:rsidRPr="00995B22" w:rsidRDefault="00555761" w:rsidP="00555761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E972E1">
      <w:rPr>
        <w:rFonts w:ascii="Arial" w:hAnsi="Arial" w:cs="Arial"/>
        <w:sz w:val="20"/>
        <w:szCs w:val="20"/>
        <w:lang w:val="de-DE"/>
      </w:rPr>
      <w:t>075/26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E5050"/>
    <w:multiLevelType w:val="hybridMultilevel"/>
    <w:tmpl w:val="FD2E7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8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87592443">
    <w:abstractNumId w:val="2"/>
  </w:num>
  <w:num w:numId="3" w16cid:durableId="627860364">
    <w:abstractNumId w:val="3"/>
  </w:num>
  <w:num w:numId="4" w16cid:durableId="1821074347">
    <w:abstractNumId w:val="1"/>
  </w:num>
  <w:num w:numId="5" w16cid:durableId="1072391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xyE1RSlf0Pwe/qimZMkXqAppo/KndgMxEjgZDJZSit790rzboxfAP6TWAYkepy7WqUFUgdSoCmjfhPWKjrxuQ==" w:salt="OwLGUtOtdffiaif+/Paj8A==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144F4"/>
    <w:rsid w:val="00033EB1"/>
    <w:rsid w:val="00043640"/>
    <w:rsid w:val="00047D7B"/>
    <w:rsid w:val="000529A5"/>
    <w:rsid w:val="00064D49"/>
    <w:rsid w:val="00065339"/>
    <w:rsid w:val="00070CBA"/>
    <w:rsid w:val="00086FE0"/>
    <w:rsid w:val="00097A6C"/>
    <w:rsid w:val="000A71BE"/>
    <w:rsid w:val="000B3260"/>
    <w:rsid w:val="000B4F21"/>
    <w:rsid w:val="000B5274"/>
    <w:rsid w:val="000C2FA0"/>
    <w:rsid w:val="000C48C5"/>
    <w:rsid w:val="000C713F"/>
    <w:rsid w:val="000D072D"/>
    <w:rsid w:val="000D2D7D"/>
    <w:rsid w:val="000D6703"/>
    <w:rsid w:val="000E0947"/>
    <w:rsid w:val="000F4D58"/>
    <w:rsid w:val="001150AB"/>
    <w:rsid w:val="001334BA"/>
    <w:rsid w:val="00135292"/>
    <w:rsid w:val="00137C63"/>
    <w:rsid w:val="00146950"/>
    <w:rsid w:val="00151AA3"/>
    <w:rsid w:val="001541DC"/>
    <w:rsid w:val="001567A7"/>
    <w:rsid w:val="00167280"/>
    <w:rsid w:val="00174119"/>
    <w:rsid w:val="0018217A"/>
    <w:rsid w:val="00182268"/>
    <w:rsid w:val="001828E4"/>
    <w:rsid w:val="00190A73"/>
    <w:rsid w:val="00192EFC"/>
    <w:rsid w:val="001973F7"/>
    <w:rsid w:val="00197EB1"/>
    <w:rsid w:val="001A2D77"/>
    <w:rsid w:val="001A7604"/>
    <w:rsid w:val="001B3B57"/>
    <w:rsid w:val="001B4CE8"/>
    <w:rsid w:val="001C1EC2"/>
    <w:rsid w:val="001C48DA"/>
    <w:rsid w:val="001C6885"/>
    <w:rsid w:val="001C6FB9"/>
    <w:rsid w:val="001E070E"/>
    <w:rsid w:val="001E08CA"/>
    <w:rsid w:val="001E2968"/>
    <w:rsid w:val="001E748B"/>
    <w:rsid w:val="002034C2"/>
    <w:rsid w:val="002100F3"/>
    <w:rsid w:val="00221970"/>
    <w:rsid w:val="00230159"/>
    <w:rsid w:val="002334B4"/>
    <w:rsid w:val="00240D2E"/>
    <w:rsid w:val="0025181B"/>
    <w:rsid w:val="00255287"/>
    <w:rsid w:val="00275934"/>
    <w:rsid w:val="00276EF1"/>
    <w:rsid w:val="002831B7"/>
    <w:rsid w:val="00290688"/>
    <w:rsid w:val="00294B36"/>
    <w:rsid w:val="002A6631"/>
    <w:rsid w:val="002B03D6"/>
    <w:rsid w:val="002B08DB"/>
    <w:rsid w:val="002B29F2"/>
    <w:rsid w:val="002C10C8"/>
    <w:rsid w:val="002C1B0E"/>
    <w:rsid w:val="002C23BC"/>
    <w:rsid w:val="002D792B"/>
    <w:rsid w:val="002E7B33"/>
    <w:rsid w:val="002F0E84"/>
    <w:rsid w:val="002F32F4"/>
    <w:rsid w:val="002F7A52"/>
    <w:rsid w:val="0030081B"/>
    <w:rsid w:val="00300F6E"/>
    <w:rsid w:val="0030324E"/>
    <w:rsid w:val="00304976"/>
    <w:rsid w:val="003116C6"/>
    <w:rsid w:val="0031554F"/>
    <w:rsid w:val="003433DC"/>
    <w:rsid w:val="00346EA0"/>
    <w:rsid w:val="003612C6"/>
    <w:rsid w:val="00372886"/>
    <w:rsid w:val="003809E3"/>
    <w:rsid w:val="0038518B"/>
    <w:rsid w:val="003905C3"/>
    <w:rsid w:val="00395586"/>
    <w:rsid w:val="00395B14"/>
    <w:rsid w:val="003A66B8"/>
    <w:rsid w:val="003A768D"/>
    <w:rsid w:val="003B4F51"/>
    <w:rsid w:val="003B7A09"/>
    <w:rsid w:val="003C3394"/>
    <w:rsid w:val="003C4CDC"/>
    <w:rsid w:val="003D33BF"/>
    <w:rsid w:val="003E07BF"/>
    <w:rsid w:val="003E53B2"/>
    <w:rsid w:val="003E640E"/>
    <w:rsid w:val="003F1E84"/>
    <w:rsid w:val="00401B91"/>
    <w:rsid w:val="00405020"/>
    <w:rsid w:val="00410F56"/>
    <w:rsid w:val="00411A12"/>
    <w:rsid w:val="0041747D"/>
    <w:rsid w:val="00420182"/>
    <w:rsid w:val="00437FC3"/>
    <w:rsid w:val="004457AF"/>
    <w:rsid w:val="004617D8"/>
    <w:rsid w:val="00464E40"/>
    <w:rsid w:val="00467272"/>
    <w:rsid w:val="004954D7"/>
    <w:rsid w:val="004966D4"/>
    <w:rsid w:val="00497768"/>
    <w:rsid w:val="004B59AC"/>
    <w:rsid w:val="004C6FED"/>
    <w:rsid w:val="004D0CC4"/>
    <w:rsid w:val="004E086C"/>
    <w:rsid w:val="004E393A"/>
    <w:rsid w:val="004F2B8D"/>
    <w:rsid w:val="005125FB"/>
    <w:rsid w:val="005131E1"/>
    <w:rsid w:val="00535953"/>
    <w:rsid w:val="005370F7"/>
    <w:rsid w:val="00555761"/>
    <w:rsid w:val="00555B17"/>
    <w:rsid w:val="0057599A"/>
    <w:rsid w:val="005767B4"/>
    <w:rsid w:val="00593E09"/>
    <w:rsid w:val="005A05A5"/>
    <w:rsid w:val="005A761B"/>
    <w:rsid w:val="005B61F9"/>
    <w:rsid w:val="005D3191"/>
    <w:rsid w:val="005D66CF"/>
    <w:rsid w:val="005E61C7"/>
    <w:rsid w:val="005F56CE"/>
    <w:rsid w:val="0060005C"/>
    <w:rsid w:val="00606502"/>
    <w:rsid w:val="006071A2"/>
    <w:rsid w:val="00612BED"/>
    <w:rsid w:val="006159D6"/>
    <w:rsid w:val="0063003D"/>
    <w:rsid w:val="00630BC1"/>
    <w:rsid w:val="0063268D"/>
    <w:rsid w:val="0064391A"/>
    <w:rsid w:val="00653712"/>
    <w:rsid w:val="00654FC1"/>
    <w:rsid w:val="00665FCF"/>
    <w:rsid w:val="00680254"/>
    <w:rsid w:val="006878C2"/>
    <w:rsid w:val="00694CDC"/>
    <w:rsid w:val="006A116B"/>
    <w:rsid w:val="006A6633"/>
    <w:rsid w:val="006B180F"/>
    <w:rsid w:val="006C32D6"/>
    <w:rsid w:val="006C6232"/>
    <w:rsid w:val="006C658B"/>
    <w:rsid w:val="006C7F67"/>
    <w:rsid w:val="006E6B98"/>
    <w:rsid w:val="00711451"/>
    <w:rsid w:val="00715539"/>
    <w:rsid w:val="00716E4D"/>
    <w:rsid w:val="00721167"/>
    <w:rsid w:val="007221CF"/>
    <w:rsid w:val="00726C3C"/>
    <w:rsid w:val="007418A2"/>
    <w:rsid w:val="00741C3D"/>
    <w:rsid w:val="00741EC3"/>
    <w:rsid w:val="00765E10"/>
    <w:rsid w:val="007766E5"/>
    <w:rsid w:val="007777A5"/>
    <w:rsid w:val="00780D4C"/>
    <w:rsid w:val="00781DA8"/>
    <w:rsid w:val="00786C68"/>
    <w:rsid w:val="00796E83"/>
    <w:rsid w:val="007A08EF"/>
    <w:rsid w:val="007B5BA4"/>
    <w:rsid w:val="007D09AE"/>
    <w:rsid w:val="007D0A52"/>
    <w:rsid w:val="007E4C29"/>
    <w:rsid w:val="007E6D96"/>
    <w:rsid w:val="007E7D1C"/>
    <w:rsid w:val="007F597A"/>
    <w:rsid w:val="0080010A"/>
    <w:rsid w:val="008009B0"/>
    <w:rsid w:val="00805BFB"/>
    <w:rsid w:val="00806A55"/>
    <w:rsid w:val="00822AF2"/>
    <w:rsid w:val="008252B0"/>
    <w:rsid w:val="0083772F"/>
    <w:rsid w:val="00837D86"/>
    <w:rsid w:val="008601A7"/>
    <w:rsid w:val="0086416F"/>
    <w:rsid w:val="00873517"/>
    <w:rsid w:val="00890AFC"/>
    <w:rsid w:val="008A1A2E"/>
    <w:rsid w:val="008B3E37"/>
    <w:rsid w:val="008B5C5A"/>
    <w:rsid w:val="008B6DD3"/>
    <w:rsid w:val="008D792E"/>
    <w:rsid w:val="008E1ECE"/>
    <w:rsid w:val="008E3961"/>
    <w:rsid w:val="00905575"/>
    <w:rsid w:val="0091678F"/>
    <w:rsid w:val="00921D57"/>
    <w:rsid w:val="00926735"/>
    <w:rsid w:val="009317AD"/>
    <w:rsid w:val="009345F2"/>
    <w:rsid w:val="00936F88"/>
    <w:rsid w:val="00941F1E"/>
    <w:rsid w:val="00943741"/>
    <w:rsid w:val="009777F0"/>
    <w:rsid w:val="00981B70"/>
    <w:rsid w:val="009908AD"/>
    <w:rsid w:val="00990BF9"/>
    <w:rsid w:val="00991503"/>
    <w:rsid w:val="00991D4D"/>
    <w:rsid w:val="00991F86"/>
    <w:rsid w:val="0099275A"/>
    <w:rsid w:val="00994512"/>
    <w:rsid w:val="00995B22"/>
    <w:rsid w:val="009A0427"/>
    <w:rsid w:val="009A4A78"/>
    <w:rsid w:val="009C24BB"/>
    <w:rsid w:val="009E3A64"/>
    <w:rsid w:val="009E4A8C"/>
    <w:rsid w:val="009F52CE"/>
    <w:rsid w:val="00A07886"/>
    <w:rsid w:val="00A11CC2"/>
    <w:rsid w:val="00A149F5"/>
    <w:rsid w:val="00A21BA9"/>
    <w:rsid w:val="00A42586"/>
    <w:rsid w:val="00A636EC"/>
    <w:rsid w:val="00A74804"/>
    <w:rsid w:val="00A900DF"/>
    <w:rsid w:val="00AB38E2"/>
    <w:rsid w:val="00AB75B6"/>
    <w:rsid w:val="00AB7B13"/>
    <w:rsid w:val="00AC6853"/>
    <w:rsid w:val="00AD177D"/>
    <w:rsid w:val="00AD5771"/>
    <w:rsid w:val="00AE697D"/>
    <w:rsid w:val="00AF0627"/>
    <w:rsid w:val="00AF5CD7"/>
    <w:rsid w:val="00B05494"/>
    <w:rsid w:val="00B10716"/>
    <w:rsid w:val="00B13B0E"/>
    <w:rsid w:val="00B15EBA"/>
    <w:rsid w:val="00B173AD"/>
    <w:rsid w:val="00B2588A"/>
    <w:rsid w:val="00B311CB"/>
    <w:rsid w:val="00B32DB2"/>
    <w:rsid w:val="00B46419"/>
    <w:rsid w:val="00B4661B"/>
    <w:rsid w:val="00B470B9"/>
    <w:rsid w:val="00B51545"/>
    <w:rsid w:val="00B52C93"/>
    <w:rsid w:val="00B555C1"/>
    <w:rsid w:val="00B56782"/>
    <w:rsid w:val="00B74155"/>
    <w:rsid w:val="00B76FA7"/>
    <w:rsid w:val="00B905A5"/>
    <w:rsid w:val="00B943B9"/>
    <w:rsid w:val="00B951A9"/>
    <w:rsid w:val="00B97C9D"/>
    <w:rsid w:val="00BA7622"/>
    <w:rsid w:val="00BA79EC"/>
    <w:rsid w:val="00BB28E9"/>
    <w:rsid w:val="00BD29D5"/>
    <w:rsid w:val="00BD3546"/>
    <w:rsid w:val="00BE6AA2"/>
    <w:rsid w:val="00BE7783"/>
    <w:rsid w:val="00BF6009"/>
    <w:rsid w:val="00C02CF5"/>
    <w:rsid w:val="00C12696"/>
    <w:rsid w:val="00C16C45"/>
    <w:rsid w:val="00C20118"/>
    <w:rsid w:val="00C20850"/>
    <w:rsid w:val="00C26587"/>
    <w:rsid w:val="00C33298"/>
    <w:rsid w:val="00C34EBA"/>
    <w:rsid w:val="00C36B37"/>
    <w:rsid w:val="00C44568"/>
    <w:rsid w:val="00C45260"/>
    <w:rsid w:val="00C5246E"/>
    <w:rsid w:val="00C56A32"/>
    <w:rsid w:val="00C56CE9"/>
    <w:rsid w:val="00C627F3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4671"/>
    <w:rsid w:val="00CA5154"/>
    <w:rsid w:val="00CA5A5B"/>
    <w:rsid w:val="00CB2CBC"/>
    <w:rsid w:val="00CC3DF5"/>
    <w:rsid w:val="00CD79E8"/>
    <w:rsid w:val="00CE0264"/>
    <w:rsid w:val="00CE2BA0"/>
    <w:rsid w:val="00CF28BB"/>
    <w:rsid w:val="00D05EB0"/>
    <w:rsid w:val="00D1194E"/>
    <w:rsid w:val="00D12526"/>
    <w:rsid w:val="00D265F5"/>
    <w:rsid w:val="00D30948"/>
    <w:rsid w:val="00D35008"/>
    <w:rsid w:val="00D44DAF"/>
    <w:rsid w:val="00D53FED"/>
    <w:rsid w:val="00D56F74"/>
    <w:rsid w:val="00D64A6C"/>
    <w:rsid w:val="00D73200"/>
    <w:rsid w:val="00D75FD3"/>
    <w:rsid w:val="00D83897"/>
    <w:rsid w:val="00D849D3"/>
    <w:rsid w:val="00D86A04"/>
    <w:rsid w:val="00D97EF4"/>
    <w:rsid w:val="00DA224A"/>
    <w:rsid w:val="00DA240D"/>
    <w:rsid w:val="00DA52AA"/>
    <w:rsid w:val="00DA6C15"/>
    <w:rsid w:val="00DB1A51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972E1"/>
    <w:rsid w:val="00EA6A49"/>
    <w:rsid w:val="00EC1359"/>
    <w:rsid w:val="00EC6DFD"/>
    <w:rsid w:val="00ED33EE"/>
    <w:rsid w:val="00ED492B"/>
    <w:rsid w:val="00ED645F"/>
    <w:rsid w:val="00ED6780"/>
    <w:rsid w:val="00ED6C7C"/>
    <w:rsid w:val="00EE7FF9"/>
    <w:rsid w:val="00F00D97"/>
    <w:rsid w:val="00F00FF1"/>
    <w:rsid w:val="00F044EC"/>
    <w:rsid w:val="00F15352"/>
    <w:rsid w:val="00F212C2"/>
    <w:rsid w:val="00F35FEC"/>
    <w:rsid w:val="00F46811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5ED84FD0"/>
  <w15:docId w15:val="{6C3A13BE-1DE9-4C24-87C2-178FFDEA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E2B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8A848-F1F7-4802-A399-DA46D78F7CAF}"/>
      </w:docPartPr>
      <w:docPartBody>
        <w:p w:rsidR="003229B9" w:rsidRDefault="002731C7"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C7"/>
    <w:rsid w:val="00137C63"/>
    <w:rsid w:val="002731C7"/>
    <w:rsid w:val="003229B9"/>
    <w:rsid w:val="00372886"/>
    <w:rsid w:val="009C24BB"/>
    <w:rsid w:val="00AB38E2"/>
    <w:rsid w:val="00B5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31C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76AA-2989-49B0-A50A-64638DD0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300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</cp:revision>
  <cp:lastPrinted>2016-10-13T10:17:00Z</cp:lastPrinted>
  <dcterms:created xsi:type="dcterms:W3CDTF">2026-07-07T09:00:00Z</dcterms:created>
  <dcterms:modified xsi:type="dcterms:W3CDTF">2026-07-07T09:00:00Z</dcterms:modified>
</cp:coreProperties>
</file>